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吸毒者胡里奥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PPT 照片：胡里奥的全家福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旁白：现在的我很幸福，有一份安定的工作，有一个完美的婚姻生活。在我还是个孩子的时候，父母带着我从南美移民到了美国，虽然纽约的人们生活水平很高，但吸毒的人却很多，即使政府极力的控制，学生们仍然能轻易的得到毒品。我也从少年时期就开始接触毒品。</w:t>
      </w:r>
    </w:p>
    <w:p>
      <w:pPr>
        <w:rPr>
          <w:rFonts w:hint="eastAsia"/>
          <w:b/>
          <w:bCs/>
          <w:color w:val="C00000"/>
          <w:sz w:val="28"/>
          <w:szCs w:val="28"/>
          <w:lang w:eastAsia="zh-CN"/>
        </w:rPr>
      </w:pPr>
      <w:r>
        <w:rPr>
          <w:rFonts w:hint="eastAsia"/>
          <w:b/>
          <w:bCs/>
          <w:color w:val="C00000"/>
          <w:sz w:val="28"/>
          <w:szCs w:val="28"/>
          <w:lang w:eastAsia="zh-CN"/>
        </w:rPr>
        <w:t>场景（少年时期的胡里奥</w:t>
      </w: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 xml:space="preserve"> 半袖T恤 黑色裤子背着书包 抽着烟 反戴着帽子</w:t>
      </w:r>
      <w:r>
        <w:rPr>
          <w:rFonts w:hint="eastAsia"/>
          <w:b/>
          <w:bCs/>
          <w:color w:val="C00000"/>
          <w:sz w:val="28"/>
          <w:szCs w:val="28"/>
          <w:lang w:eastAsia="zh-CN"/>
        </w:rPr>
        <w:t>）胡里奥登场</w:t>
      </w:r>
    </w:p>
    <w:p>
      <w:pPr>
        <w:rPr>
          <w:rFonts w:hint="eastAsia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 xml:space="preserve">大哥（戴着墨镜，戴着金项链）在小卖部登场  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胡里奥：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Hello I want this （给钱）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大哥：（笑了一下，给了胡里奥毒品）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胡里奥：Oh， nice~!(闻一闻毒品，show给观众）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胡里奥下场  换上衬衫 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(PPT上显示 5年后）音乐前奏响起（粉色记忆）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胡里奥：嘿，My friend（和大哥击掌）</w:t>
      </w:r>
    </w:p>
    <w:p>
      <w:pPr>
        <w:rPr>
          <w:rFonts w:hint="eastAsia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唐人街画面 加入音乐（粉色记忆）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大哥：（先和胡里奥一起边跳舞边摸胡里奥的口袋 ，发现他没有钱后，抬头，推开胡里奥）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大哥：没钱你来干什么？（转身走了）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胡里奥：大哥！（伸出手）没有你，我不能活啊！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大哥：那你就想办法弄到钱！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旁白：从少年时期开始吸毒的胡里奥，由于他那萎靡不振的形象，导致他去了很多公司面试，都遭到了拒绝。</w:t>
      </w:r>
    </w:p>
    <w:p>
      <w:pPr>
        <w:rPr>
          <w:rFonts w:hint="eastAsia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场景（ 三个人坐着面试  两个女生议论纷纷 ）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女生1：诶，你看你看，这个人~~~（疑问的语气）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女生2：哎呀 ，不用管他，诶，我跟你讲啊，这份工作不仅待遇不高，还挺累的！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女生1：唉~这还不是为了生活吗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旁白：下一位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胡里奥：（紧张着搓手）这次一定要成功啊！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旁白：因为胡里奥的形象 胡里奥还是没能找到工作</w:t>
      </w:r>
    </w:p>
    <w:p>
      <w:pPr>
        <w:rPr>
          <w:rFonts w:hint="eastAsia"/>
          <w:b/>
          <w:bCs/>
          <w:color w:val="C00000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highlight w:val="none"/>
          <w:lang w:val="en-US" w:eastAsia="zh-CN"/>
        </w:rPr>
        <w:t>场景转换到街边  台上的三个凳子原样不动 垃圾桶和一只碗（上）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胡里奥：唉......果然还是不行。（说完一屁股坐在地上  一个有钱的小妇人蔑视地丢给他一块钱  然后长凳上坐着 化妆5秒以后 离开）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胡里奥：（像安娜一样忧伤的举起那一块钱  想了一想之后）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胡里奥：啊~对！我还可以这样！（拿过一把尤克里里，一个碗）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（音乐）可怜可怜我吧，给我一点爱，可怜可怜我吧，给我一点钱，可怜可怜我吧，给我一点一点点钱  钱  钱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两个乞丐：（拿着棍子往地上跺了一下 ）抢老子地盘，滚！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胡里奥：（害怕的后退 靠在了垃圾桶旁）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胡里奥：（边翻垃圾桶边说道）好饿啊~有什么吃的吗？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胡里奥：（翻到一个发霉了的面包 连吃两口吞下之后 才意识到 这个面包已经发霉了）我这是在干嘛？</w:t>
      </w:r>
    </w:p>
    <w:p>
      <w:pPr>
        <w:rPr>
          <w:rFonts w:hint="eastAsia"/>
          <w:b/>
          <w:bCs/>
          <w:color w:val="C00000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highlight w:val="none"/>
          <w:lang w:val="en-US" w:eastAsia="zh-CN"/>
        </w:rPr>
        <w:t>场景： 一对夫妻经过胡里奥面前 ，男的拿着面包，女的抱着孩子。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胡里奥：别人都是买烤好的面包吃 为什么我要从垃圾桶里翻坏的面包吃呢？（垂头丧气）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胡里奥：（自言自语 伤心懊悔的语气）我今年多少岁来着？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都已经20岁了吧？ 可我到现在连份正式的工作都没有，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以后我拿什么娶老婆养孩子啊？（思考了一下）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胡里奥：唉~我还能结婚吗？（说完后 下场）</w:t>
      </w:r>
    </w:p>
    <w:p>
      <w:pP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旁白：这样一天天的过着 有一天胡里奥生病了 他独自躺在床上 感觉身体疼痛的要死 但这痛楚也只是暂时的 胡里奥再一次陷入毒品中 直到有一天......（警铃声） 他被警察发现后 送入了戒毒所。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戒毒所老师：大家都想戒掉毒品吧？但是你们再怎么努力都是戒不掉毒品的！就像游戏中毒的人下定决心再也不打游戏，酒精中毒的人努力戒酒，吸烟的人下决心戒烟，但这样下定决心的只有少部分人会改变，大部分的人都会在中途放弃了。如果大家真的想戒毒的话，从现在开始认真听我讲吧！</w:t>
      </w:r>
    </w:p>
    <w:p>
      <w:pP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旁白：这已经是胡里奥第三次被抓了，戒毒所导师说着与前两次同样的话 但这一次胡里奥才开始听进心里。</w:t>
      </w:r>
    </w:p>
    <w:p>
      <w:pP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（其他的人都对导师说的话漠不关心，各自做着自己的事情。）</w:t>
      </w:r>
    </w:p>
    <w:p>
      <w:pP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胡里奥也曾像他们这样，但他分明地意识到自己陷进毒品的结局只有死。他的心改变以后开始相信导师说的话。</w:t>
      </w:r>
    </w:p>
    <w:p>
      <w:pP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胡里奥:啊.对呀，我努力的想改变自己，但是到最后我就像个废人一样。</w:t>
      </w:r>
    </w:p>
    <w:p>
      <w:pPr>
        <w:rPr>
          <w:rFonts w:hint="eastAsia" w:eastAsiaTheme="minor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导师:所以，你相信我吧，你一定能戒掉毒品；我们一起努力。(来到胡里奥面前）</w:t>
      </w:r>
    </w:p>
    <w:p>
      <w:pP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胡里奥：我相信你，请一定帮助我。(稍微点头感谢的心）</w:t>
      </w:r>
    </w:p>
    <w:p>
      <w:pP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旁白:就这样，胡里奥再一次走上了戒毒的道路，但是这一次并不是他的决心和他的努力，而是他借助导师的帮助相信导师所说的话；最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终把毒品戒掉了。</w:t>
      </w:r>
    </w:p>
    <w:p>
      <w:pP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340F7"/>
    <w:rsid w:val="0FDE35BB"/>
    <w:rsid w:val="11436AFF"/>
    <w:rsid w:val="140E4BEE"/>
    <w:rsid w:val="238E6867"/>
    <w:rsid w:val="492C6CC9"/>
    <w:rsid w:val="4C132235"/>
    <w:rsid w:val="5136603A"/>
    <w:rsid w:val="6A7458EA"/>
    <w:rsid w:val="6D535020"/>
    <w:rsid w:val="73D430D1"/>
    <w:rsid w:val="77A113AF"/>
    <w:rsid w:val="78384023"/>
    <w:rsid w:val="7F63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157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2018-05-14T13:23:00Z</dcterms:created>
  <dc:creator>Administrator</dc:creator>
  <cp:lastModifiedBy>Administrator</cp:lastModifiedBy>
  <dcterms:modified xsi:type="dcterms:W3CDTF">2018-05-17T06:19:13Z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